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69149" w14:textId="23D769D3" w:rsidR="00BA00AB" w:rsidRDefault="004C747D" w:rsidP="004C747D">
      <w:pPr>
        <w:pStyle w:val="NoSpacing"/>
        <w:tabs>
          <w:tab w:val="left" w:pos="3256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</w:t>
      </w:r>
      <w:r>
        <w:rPr>
          <w:rFonts w:cs="Times New Roman"/>
          <w:szCs w:val="24"/>
        </w:rPr>
        <w:t xml:space="preserve">       (fl.1439)</w:t>
      </w:r>
      <w:r>
        <w:rPr>
          <w:rFonts w:cs="Times New Roman"/>
          <w:szCs w:val="24"/>
        </w:rPr>
        <w:tab/>
      </w:r>
    </w:p>
    <w:p w14:paraId="01497F24" w14:textId="6D77FDF0" w:rsidR="004C747D" w:rsidRDefault="004C747D" w:rsidP="004C747D">
      <w:pPr>
        <w:pStyle w:val="NoSpacing"/>
        <w:tabs>
          <w:tab w:val="left" w:pos="3731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Beadle of Cornhill Ward, London.</w:t>
      </w:r>
      <w:r>
        <w:rPr>
          <w:rFonts w:cs="Times New Roman"/>
          <w:szCs w:val="24"/>
        </w:rPr>
        <w:tab/>
        <w:t xml:space="preserve"> </w:t>
      </w:r>
    </w:p>
    <w:p w14:paraId="159E74E4" w14:textId="7AF70D77" w:rsidR="004C747D" w:rsidRDefault="004C747D" w:rsidP="009139A6">
      <w:pPr>
        <w:pStyle w:val="NoSpacing"/>
        <w:rPr>
          <w:rFonts w:cs="Times New Roman"/>
          <w:szCs w:val="24"/>
        </w:rPr>
      </w:pPr>
    </w:p>
    <w:p w14:paraId="72CC88BC" w14:textId="2BA693E7" w:rsidR="004C747D" w:rsidRDefault="004C747D" w:rsidP="009139A6">
      <w:pPr>
        <w:pStyle w:val="NoSpacing"/>
        <w:rPr>
          <w:rFonts w:cs="Times New Roman"/>
          <w:szCs w:val="24"/>
        </w:rPr>
      </w:pPr>
    </w:p>
    <w:p w14:paraId="3084C548" w14:textId="1ABE3338" w:rsidR="004C747D" w:rsidRDefault="004C747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Jul.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He was sent to prison for disobeying the Mayor and failing to come when</w:t>
      </w:r>
    </w:p>
    <w:p w14:paraId="0DBFB214" w14:textId="665EAD63" w:rsidR="004C747D" w:rsidRDefault="004C747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summoned.</w:t>
      </w:r>
    </w:p>
    <w:p w14:paraId="527EB08F" w14:textId="77777777" w:rsidR="004C747D" w:rsidRDefault="004C747D" w:rsidP="004C747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4997A45" w14:textId="77777777" w:rsidR="004C747D" w:rsidRDefault="004C747D" w:rsidP="004C747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Caroline M. Barron: Thesis presented for the degree of Doctor of Philosophy </w:t>
      </w:r>
    </w:p>
    <w:p w14:paraId="592EA533" w14:textId="74FF805E" w:rsidR="004C747D" w:rsidRDefault="004C747D" w:rsidP="004C747D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in the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 xml:space="preserve"> University of London, January 1970 p.</w:t>
      </w:r>
      <w:r>
        <w:rPr>
          <w:rFonts w:eastAsia="Times New Roman" w:cs="Times New Roman"/>
          <w:szCs w:val="24"/>
        </w:rPr>
        <w:t xml:space="preserve"> 43, n.5)</w:t>
      </w:r>
    </w:p>
    <w:p w14:paraId="08EC8605" w14:textId="74DE28A2" w:rsidR="004C747D" w:rsidRDefault="004C747D" w:rsidP="004C747D">
      <w:pPr>
        <w:pStyle w:val="NoSpacing"/>
        <w:rPr>
          <w:rFonts w:eastAsia="Times New Roman" w:cs="Times New Roman"/>
          <w:szCs w:val="24"/>
        </w:rPr>
      </w:pPr>
    </w:p>
    <w:p w14:paraId="09C9BF3F" w14:textId="1BBA990C" w:rsidR="004C747D" w:rsidRDefault="004C747D" w:rsidP="004C747D">
      <w:pPr>
        <w:pStyle w:val="NoSpacing"/>
        <w:rPr>
          <w:rFonts w:eastAsia="Times New Roman" w:cs="Times New Roman"/>
          <w:szCs w:val="24"/>
        </w:rPr>
      </w:pPr>
    </w:p>
    <w:p w14:paraId="608E2DEF" w14:textId="08893634" w:rsidR="004C747D" w:rsidRDefault="004C747D" w:rsidP="004C747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8 January 2023</w:t>
      </w:r>
    </w:p>
    <w:p w14:paraId="1770DAD6" w14:textId="5F87F784" w:rsidR="004C747D" w:rsidRDefault="004C747D" w:rsidP="009139A6">
      <w:pPr>
        <w:pStyle w:val="NoSpacing"/>
        <w:rPr>
          <w:rFonts w:cs="Times New Roman"/>
          <w:szCs w:val="24"/>
        </w:rPr>
      </w:pPr>
    </w:p>
    <w:p w14:paraId="7E2F707F" w14:textId="7CFBA767" w:rsidR="004C747D" w:rsidRDefault="004C747D" w:rsidP="009139A6">
      <w:pPr>
        <w:pStyle w:val="NoSpacing"/>
        <w:rPr>
          <w:rFonts w:cs="Times New Roman"/>
          <w:szCs w:val="24"/>
        </w:rPr>
      </w:pPr>
    </w:p>
    <w:p w14:paraId="5D521094" w14:textId="77777777" w:rsidR="004C747D" w:rsidRDefault="004C747D" w:rsidP="009139A6">
      <w:pPr>
        <w:pStyle w:val="NoSpacing"/>
        <w:rPr>
          <w:rFonts w:cs="Times New Roman"/>
          <w:szCs w:val="24"/>
        </w:rPr>
      </w:pPr>
    </w:p>
    <w:p w14:paraId="7FAA9F36" w14:textId="77777777" w:rsidR="004C747D" w:rsidRPr="004C747D" w:rsidRDefault="004C747D" w:rsidP="009139A6">
      <w:pPr>
        <w:pStyle w:val="NoSpacing"/>
        <w:rPr>
          <w:rFonts w:cs="Times New Roman"/>
          <w:szCs w:val="24"/>
        </w:rPr>
      </w:pPr>
    </w:p>
    <w:sectPr w:rsidR="004C747D" w:rsidRPr="004C74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19075" w14:textId="77777777" w:rsidR="004C747D" w:rsidRDefault="004C747D" w:rsidP="009139A6">
      <w:r>
        <w:separator/>
      </w:r>
    </w:p>
  </w:endnote>
  <w:endnote w:type="continuationSeparator" w:id="0">
    <w:p w14:paraId="726442EB" w14:textId="77777777" w:rsidR="004C747D" w:rsidRDefault="004C74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E37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DA4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87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0806E" w14:textId="77777777" w:rsidR="004C747D" w:rsidRDefault="004C747D" w:rsidP="009139A6">
      <w:r>
        <w:separator/>
      </w:r>
    </w:p>
  </w:footnote>
  <w:footnote w:type="continuationSeparator" w:id="0">
    <w:p w14:paraId="1A2D3CE2" w14:textId="77777777" w:rsidR="004C747D" w:rsidRDefault="004C74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012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C0F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95A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47D"/>
    <w:rsid w:val="000666E0"/>
    <w:rsid w:val="002510B7"/>
    <w:rsid w:val="004C747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A35F5"/>
  <w15:chartTrackingRefBased/>
  <w15:docId w15:val="{9A82127C-D0BE-4527-9F65-E7BE8224C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2023-01-08T21:35:00Z</dcterms:created>
  <dcterms:modified xsi:type="dcterms:W3CDTF">2023-01-08T21:40:00Z</dcterms:modified>
</cp:coreProperties>
</file>